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9D753D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9D753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9D753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9D753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5D782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11091/001-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9D753D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9D753D" w:rsidRPr="009D753D">
          <w:rPr>
            <w:bCs/>
          </w:rPr>
          <w:t>24</w:t>
        </w:r>
        <w:r w:rsidR="009D753D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5D7828" w:rsidRPr="005D782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5D7828" w:rsidRPr="005D7828">
          <w:rPr>
            <w:rStyle w:val="aa"/>
          </w:rPr>
          <w:t>440052, г. Пенза, ул. Ново-Тамбовская, д.9;</w:t>
        </w:r>
        <w:r w:rsidR="005D7828" w:rsidRPr="005D7828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5D7828" w:rsidRPr="005D7828">
          <w:rPr>
            <w:rStyle w:val="aa"/>
          </w:rPr>
          <w:t xml:space="preserve"> Отделение физиотерапии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5D7828" w:rsidRPr="005D7828">
          <w:rPr>
            <w:u w:val="single"/>
          </w:rPr>
          <w:t xml:space="preserve"> 11091/001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5D7828" w:rsidRPr="005D7828">
          <w:rPr>
            <w:rStyle w:val="aa"/>
          </w:rPr>
          <w:t xml:space="preserve"> Заведующий отделением - врач-физиотерапевт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5D7828" w:rsidRPr="005D7828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5D7828" w:rsidRPr="005D782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9D753D" w:rsidRPr="006E3E71" w:rsidTr="00310C71">
        <w:trPr>
          <w:jc w:val="center"/>
        </w:trPr>
        <w:tc>
          <w:tcPr>
            <w:tcW w:w="4678" w:type="dxa"/>
            <w:vAlign w:val="center"/>
          </w:tcPr>
          <w:p w:rsidR="009D753D" w:rsidRPr="006E3E71" w:rsidRDefault="009D753D" w:rsidP="009D753D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9D753D" w:rsidRPr="006E3E71" w:rsidRDefault="009D753D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9D753D" w:rsidRPr="006E3E71" w:rsidRDefault="009D753D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9D753D" w:rsidRPr="006E3E71" w:rsidRDefault="009D753D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9D753D" w:rsidRPr="006E3E71" w:rsidRDefault="009D753D" w:rsidP="00AA76D8">
            <w:pPr>
              <w:pStyle w:val="a8"/>
            </w:pPr>
            <w:r>
              <w:t>± 3 %</w:t>
            </w:r>
          </w:p>
        </w:tc>
      </w:tr>
      <w:tr w:rsidR="009D753D" w:rsidRPr="006E3E71" w:rsidTr="00310C71">
        <w:trPr>
          <w:jc w:val="center"/>
        </w:trPr>
        <w:tc>
          <w:tcPr>
            <w:tcW w:w="4678" w:type="dxa"/>
            <w:vAlign w:val="center"/>
          </w:tcPr>
          <w:p w:rsidR="009D753D" w:rsidRDefault="009D753D" w:rsidP="009D753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9D753D" w:rsidRDefault="009D753D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9D753D" w:rsidRDefault="009D753D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9D753D" w:rsidRDefault="009D753D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9D753D" w:rsidRDefault="009D753D" w:rsidP="00AA76D8">
            <w:pPr>
              <w:pStyle w:val="a8"/>
            </w:pPr>
            <w:r>
              <w:t>± 1.8 с</w:t>
            </w:r>
          </w:p>
        </w:tc>
      </w:tr>
      <w:tr w:rsidR="009D753D" w:rsidRPr="006E3E71" w:rsidTr="00310C71">
        <w:trPr>
          <w:jc w:val="center"/>
        </w:trPr>
        <w:tc>
          <w:tcPr>
            <w:tcW w:w="4678" w:type="dxa"/>
            <w:vAlign w:val="center"/>
          </w:tcPr>
          <w:p w:rsidR="009D753D" w:rsidRDefault="009D753D" w:rsidP="009D753D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9D753D" w:rsidRDefault="009D753D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9D753D" w:rsidRDefault="009D753D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9D753D" w:rsidRDefault="009D753D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9D753D" w:rsidRDefault="009D753D" w:rsidP="00AA76D8">
            <w:pPr>
              <w:pStyle w:val="a8"/>
            </w:pPr>
            <w:r>
              <w:t>± 20 `</w:t>
            </w:r>
          </w:p>
        </w:tc>
      </w:tr>
      <w:tr w:rsidR="009D753D" w:rsidRPr="006E3E71" w:rsidTr="00310C71">
        <w:trPr>
          <w:jc w:val="center"/>
        </w:trPr>
        <w:tc>
          <w:tcPr>
            <w:tcW w:w="4678" w:type="dxa"/>
            <w:vAlign w:val="center"/>
          </w:tcPr>
          <w:p w:rsidR="009D753D" w:rsidRDefault="009D753D" w:rsidP="009D753D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9D753D" w:rsidRDefault="009D753D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9D753D" w:rsidRDefault="009D753D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9D753D" w:rsidRDefault="009D753D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9D753D" w:rsidRDefault="009D753D" w:rsidP="00AA76D8">
            <w:pPr>
              <w:pStyle w:val="a8"/>
            </w:pPr>
            <w:r>
              <w:t>± 0,20мм; ± 0,30 см; ± 0,40 дм</w:t>
            </w:r>
          </w:p>
        </w:tc>
      </w:tr>
      <w:tr w:rsidR="009D753D" w:rsidRPr="006E3E71" w:rsidTr="00310C71">
        <w:trPr>
          <w:jc w:val="center"/>
        </w:trPr>
        <w:tc>
          <w:tcPr>
            <w:tcW w:w="4678" w:type="dxa"/>
            <w:vAlign w:val="center"/>
          </w:tcPr>
          <w:p w:rsidR="009D753D" w:rsidRDefault="009D753D" w:rsidP="009D753D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9D753D" w:rsidRDefault="009D753D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9D753D" w:rsidRDefault="009D753D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9D753D" w:rsidRDefault="009D753D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9D753D" w:rsidRDefault="009D753D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D753D" w:rsidRPr="009D753D" w:rsidRDefault="00367E78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9D753D" w:rsidRPr="009D753D">
        <w:t>- Паспорт динамометра станового ДС-200. 000.00 ПС;</w:t>
      </w:r>
    </w:p>
    <w:p w:rsidR="009D753D" w:rsidRPr="009D753D" w:rsidRDefault="009D753D" w:rsidP="00AD14A4">
      <w:r w:rsidRPr="009D753D">
        <w:t>- Паспорт секундомера механического СОСпр-2б-2-000;</w:t>
      </w:r>
    </w:p>
    <w:p w:rsidR="009D753D" w:rsidRPr="009D753D" w:rsidRDefault="009D753D" w:rsidP="00AD14A4">
      <w:r w:rsidRPr="009D753D">
        <w:t>- Руководство по эксплуатации угломера с нониусом типа 4 4УМ.000 РЭ;</w:t>
      </w:r>
    </w:p>
    <w:p w:rsidR="009D753D" w:rsidRPr="009D753D" w:rsidRDefault="009D753D" w:rsidP="00AD14A4">
      <w:r w:rsidRPr="009D753D">
        <w:t>- Паспорт рулетки Р50УЗК;</w:t>
      </w:r>
    </w:p>
    <w:p w:rsidR="009D753D" w:rsidRPr="009D753D" w:rsidRDefault="009D753D" w:rsidP="00AD14A4">
      <w:r w:rsidRPr="009D753D">
        <w:t>- Руководство по эксплуатации весов электронных подвесных ВНТ;</w:t>
      </w:r>
    </w:p>
    <w:p w:rsidR="00576095" w:rsidRPr="006E3E71" w:rsidRDefault="009D753D" w:rsidP="00AD14A4">
      <w:r w:rsidRPr="009D753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367E78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367E78" w:rsidP="005859B9">
      <w:fldSimple w:instr=" DOCVARIABLE operac \* MERGEFORMAT ">
        <w:r w:rsidR="005D7828" w:rsidRPr="005D7828">
          <w:t xml:space="preserve"> Оказывает квалифицированную медицинскую помощь по своей специальности, используя современные методы профилактики, диагностики, лечения и реабилитации, разрешенные для применения в медицинской практике. Руководит работой отделения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lastRenderedPageBreak/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lastRenderedPageBreak/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9D753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9D753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9D753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9D753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9D753D" w:rsidRPr="009D753D">
          <w:rPr>
            <w:bCs/>
          </w:rPr>
          <w:t>-</w:t>
        </w:r>
        <w:r w:rsidR="009D753D" w:rsidRPr="009D753D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9D753D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D753D" w:rsidTr="009D753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D753D" w:rsidRDefault="009D753D" w:rsidP="00AA46ED">
            <w:pPr>
              <w:pStyle w:val="a8"/>
            </w:pPr>
            <w:r w:rsidRPr="009D753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D753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D753D" w:rsidRDefault="009D753D" w:rsidP="00AA46ED">
            <w:pPr>
              <w:pStyle w:val="a8"/>
            </w:pPr>
            <w:r w:rsidRPr="009D753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D753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D753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D753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D753D" w:rsidRDefault="009D753D" w:rsidP="00AA46ED">
            <w:pPr>
              <w:pStyle w:val="a8"/>
            </w:pPr>
            <w:r w:rsidRPr="009D753D">
              <w:t>Митяева Ольга Александровна</w:t>
            </w:r>
          </w:p>
        </w:tc>
      </w:tr>
      <w:tr w:rsidR="00AA46ED" w:rsidRPr="009D753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D753D" w:rsidRDefault="009D753D" w:rsidP="00AA46ED">
            <w:pPr>
              <w:pStyle w:val="a8"/>
              <w:rPr>
                <w:b/>
                <w:vertAlign w:val="superscript"/>
              </w:rPr>
            </w:pPr>
            <w:r w:rsidRPr="009D753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D753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D753D" w:rsidRDefault="009D753D" w:rsidP="00AA46ED">
            <w:pPr>
              <w:pStyle w:val="a8"/>
              <w:rPr>
                <w:b/>
                <w:vertAlign w:val="superscript"/>
              </w:rPr>
            </w:pPr>
            <w:r w:rsidRPr="009D753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D753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D753D" w:rsidRDefault="009D753D" w:rsidP="00AA46ED">
            <w:pPr>
              <w:pStyle w:val="a8"/>
              <w:rPr>
                <w:b/>
                <w:vertAlign w:val="superscript"/>
              </w:rPr>
            </w:pPr>
            <w:r w:rsidRPr="009D75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D753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D753D" w:rsidRDefault="009D753D" w:rsidP="00AA46ED">
            <w:pPr>
              <w:pStyle w:val="a8"/>
              <w:rPr>
                <w:b/>
                <w:vertAlign w:val="superscript"/>
              </w:rPr>
            </w:pPr>
            <w:r w:rsidRPr="009D753D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9D753D" w:rsidTr="009D753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9D753D" w:rsidRDefault="009D753D" w:rsidP="00AA76D8">
            <w:pPr>
              <w:pStyle w:val="a8"/>
            </w:pPr>
            <w:r w:rsidRPr="009D753D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9D753D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9D753D" w:rsidRDefault="009D753D" w:rsidP="00AA76D8">
            <w:pPr>
              <w:pStyle w:val="a8"/>
            </w:pPr>
            <w:r w:rsidRPr="009D753D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9D753D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9D753D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9D753D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9D753D" w:rsidRDefault="009D753D" w:rsidP="00AA76D8">
            <w:pPr>
              <w:pStyle w:val="a8"/>
            </w:pPr>
            <w:r w:rsidRPr="009D753D">
              <w:t>Лукичев Дмитрий Олегович</w:t>
            </w:r>
          </w:p>
        </w:tc>
      </w:tr>
      <w:tr w:rsidR="00AA76D8" w:rsidRPr="009D753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9D753D" w:rsidRDefault="009D753D" w:rsidP="00AA76D8">
            <w:pPr>
              <w:pStyle w:val="a8"/>
              <w:rPr>
                <w:b/>
                <w:vertAlign w:val="superscript"/>
              </w:rPr>
            </w:pPr>
            <w:r w:rsidRPr="009D753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9D753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9D753D" w:rsidRDefault="009D753D" w:rsidP="00AA76D8">
            <w:pPr>
              <w:pStyle w:val="a8"/>
              <w:rPr>
                <w:b/>
                <w:vertAlign w:val="superscript"/>
              </w:rPr>
            </w:pPr>
            <w:r w:rsidRPr="009D753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9D753D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9D753D" w:rsidRDefault="009D753D" w:rsidP="00AA76D8">
            <w:pPr>
              <w:pStyle w:val="a8"/>
              <w:rPr>
                <w:b/>
                <w:vertAlign w:val="superscript"/>
              </w:rPr>
            </w:pPr>
            <w:r w:rsidRPr="009D75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9D753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9D753D" w:rsidRDefault="009D753D" w:rsidP="00AA76D8">
            <w:pPr>
              <w:pStyle w:val="a8"/>
              <w:rPr>
                <w:b/>
                <w:vertAlign w:val="superscript"/>
              </w:rPr>
            </w:pPr>
            <w:r w:rsidRPr="009D753D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53D" w:rsidRDefault="009D753D" w:rsidP="0076042D">
      <w:pPr>
        <w:pStyle w:val="a9"/>
      </w:pPr>
      <w:r>
        <w:separator/>
      </w:r>
    </w:p>
  </w:endnote>
  <w:endnote w:type="continuationSeparator" w:id="0">
    <w:p w:rsidR="009D753D" w:rsidRDefault="009D753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5D782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11091/001-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367E78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367E78" w:rsidRPr="00310C71">
            <w:rPr>
              <w:rStyle w:val="ad"/>
              <w:sz w:val="20"/>
              <w:szCs w:val="20"/>
            </w:rPr>
            <w:fldChar w:fldCharType="separate"/>
          </w:r>
          <w:r w:rsidR="005D7828">
            <w:rPr>
              <w:rStyle w:val="ad"/>
              <w:noProof/>
              <w:sz w:val="20"/>
              <w:szCs w:val="20"/>
            </w:rPr>
            <w:t>1</w:t>
          </w:r>
          <w:r w:rsidR="00367E78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D7828" w:rsidRPr="005D7828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53D" w:rsidRDefault="009D753D" w:rsidP="0076042D">
      <w:pPr>
        <w:pStyle w:val="a9"/>
      </w:pPr>
      <w:r>
        <w:separator/>
      </w:r>
    </w:p>
  </w:footnote>
  <w:footnote w:type="continuationSeparator" w:id="0">
    <w:p w:rsidR="009D753D" w:rsidRDefault="009D753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физиотерапии"/>
    <w:docVar w:name="class" w:val=" 1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1- ТЖ "/>
    <w:docVar w:name="num_form" w:val="2"/>
    <w:docVar w:name="oborud" w:val=" ПЭВМ "/>
    <w:docVar w:name="operac" w:val=" Оказывает квалифицированную медицинскую помощь по своей специальности, используя современные методы профилактики, диагностики, лечения и реабилитации, разрешенные для применения в медицинской практике. Руководит работой отделе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415D0D5F08A47D9A139D240E25DD787"/>
    <w:docVar w:name="rm_id" w:val="111"/>
    <w:docVar w:name="rm_name" w:val=" Заведующий отделением - врач-физиотерапевт "/>
    <w:docVar w:name="rm_number" w:val=" 11091/001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367E78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67E78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5D7828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9D753D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2016-11-24T07:35:00Z</dcterms:created>
  <dcterms:modified xsi:type="dcterms:W3CDTF">2016-11-25T06:18:00Z</dcterms:modified>
</cp:coreProperties>
</file>